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20" w:rsidRDefault="00820520" w:rsidP="008205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20520" w:rsidRDefault="00820520" w:rsidP="008205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520" w:rsidRDefault="00820520" w:rsidP="008205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520" w:rsidRDefault="00820520" w:rsidP="008205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Botesdale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Suffolk,</w:t>
      </w:r>
    </w:p>
    <w:p w:rsidR="00820520" w:rsidRDefault="00820520" w:rsidP="008205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John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Hastynges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d.1375) and his son, </w:t>
      </w:r>
    </w:p>
    <w:p w:rsidR="00820520" w:rsidRDefault="00820520" w:rsidP="008205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John(</w:t>
      </w:r>
      <w:proofErr w:type="gramEnd"/>
      <w:r>
        <w:rPr>
          <w:rFonts w:ascii="Times New Roman" w:hAnsi="Times New Roman" w:cs="Times New Roman"/>
          <w:sz w:val="24"/>
          <w:szCs w:val="24"/>
        </w:rPr>
        <w:t>d.1389).</w:t>
      </w:r>
    </w:p>
    <w:p w:rsidR="00820520" w:rsidRDefault="00820520" w:rsidP="008205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374C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21-79)</w:t>
      </w:r>
    </w:p>
    <w:p w:rsidR="00820520" w:rsidRDefault="00820520" w:rsidP="008205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520" w:rsidRDefault="00820520" w:rsidP="008205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520" w:rsidRPr="00075047" w:rsidRDefault="00820520" w:rsidP="008205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</w:p>
    <w:p w:rsidR="00DD5B8A" w:rsidRPr="00820520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8205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520" w:rsidRDefault="00820520" w:rsidP="00564E3C">
      <w:pPr>
        <w:spacing w:after="0" w:line="240" w:lineRule="auto"/>
      </w:pPr>
      <w:r>
        <w:separator/>
      </w:r>
    </w:p>
  </w:endnote>
  <w:endnote w:type="continuationSeparator" w:id="0">
    <w:p w:rsidR="00820520" w:rsidRDefault="0082052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20520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520" w:rsidRDefault="00820520" w:rsidP="00564E3C">
      <w:pPr>
        <w:spacing w:after="0" w:line="240" w:lineRule="auto"/>
      </w:pPr>
      <w:r>
        <w:separator/>
      </w:r>
    </w:p>
  </w:footnote>
  <w:footnote w:type="continuationSeparator" w:id="0">
    <w:p w:rsidR="00820520" w:rsidRDefault="0082052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520"/>
    <w:rsid w:val="00372DC6"/>
    <w:rsid w:val="00564E3C"/>
    <w:rsid w:val="0064591D"/>
    <w:rsid w:val="0082052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F8DC1"/>
  <w15:chartTrackingRefBased/>
  <w15:docId w15:val="{FE33D488-FD4E-456D-8E99-CF9E42603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205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2015-10-30T21:23:00Z</dcterms:created>
  <dcterms:modified xsi:type="dcterms:W3CDTF">2015-10-30T21:23:00Z</dcterms:modified>
</cp:coreProperties>
</file>